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6EF" w:rsidRPr="003D0629" w:rsidRDefault="003D0629" w:rsidP="003D0629">
      <w:pPr>
        <w:pStyle w:val="Title"/>
        <w:jc w:val="center"/>
        <w:rPr>
          <w:rFonts w:ascii="Times New Roman" w:hAnsi="Times New Roman" w:cs="Times New Roman"/>
          <w:sz w:val="56"/>
          <w:lang w:val="fr-FR"/>
        </w:rPr>
      </w:pPr>
      <w:r w:rsidRPr="003D0629">
        <w:rPr>
          <w:rFonts w:ascii="Times New Roman" w:hAnsi="Times New Roman" w:cs="Times New Roman"/>
          <w:sz w:val="56"/>
          <w:lang w:val="fr-FR"/>
        </w:rPr>
        <w:t>ĐỀ THI THIẾT KẾ PHẦN MỀM</w:t>
      </w:r>
      <w:r w:rsidR="00764690">
        <w:rPr>
          <w:rFonts w:ascii="Times New Roman" w:hAnsi="Times New Roman" w:cs="Times New Roman"/>
          <w:sz w:val="56"/>
          <w:lang w:val="fr-FR"/>
        </w:rPr>
        <w:t xml:space="preserve"> 2018</w:t>
      </w:r>
      <w:bookmarkStart w:id="0" w:name="_GoBack"/>
      <w:bookmarkEnd w:id="0"/>
    </w:p>
    <w:p w:rsidR="008827AA" w:rsidRPr="00C47C3D" w:rsidRDefault="008827AA" w:rsidP="001C2B30">
      <w:pPr>
        <w:rPr>
          <w:lang w:val="fr-FR"/>
        </w:rPr>
      </w:pPr>
    </w:p>
    <w:p w:rsidR="008827AA" w:rsidRPr="00C47C3D" w:rsidRDefault="008827AA" w:rsidP="001C2B30">
      <w:pPr>
        <w:rPr>
          <w:lang w:val="fr-FR"/>
        </w:rPr>
      </w:pPr>
    </w:p>
    <w:p w:rsidR="008827AA" w:rsidRPr="00C47C3D" w:rsidRDefault="008827AA" w:rsidP="001C2B30">
      <w:pPr>
        <w:rPr>
          <w:lang w:val="fr-FR"/>
        </w:rPr>
      </w:pPr>
    </w:p>
    <w:p w:rsidR="003F39F8" w:rsidRPr="002258CB" w:rsidRDefault="003F39F8" w:rsidP="001C2B30">
      <w:pPr>
        <w:rPr>
          <w:rFonts w:ascii="Frutiger LT Com 45 Light" w:hAnsi="Frutiger LT Com 45 Light"/>
          <w:sz w:val="28"/>
          <w:szCs w:val="28"/>
          <w:lang w:val="fr-FR"/>
        </w:rPr>
      </w:pPr>
    </w:p>
    <w:p w:rsidR="003F39F8" w:rsidRPr="002258CB" w:rsidRDefault="003F39F8" w:rsidP="001C2B30">
      <w:pPr>
        <w:rPr>
          <w:rFonts w:ascii="Frutiger LT Com 45 Light" w:hAnsi="Frutiger LT Com 45 Light"/>
          <w:sz w:val="28"/>
          <w:szCs w:val="28"/>
          <w:lang w:val="fr-FR"/>
        </w:rPr>
      </w:pPr>
    </w:p>
    <w:p w:rsidR="003F39F8" w:rsidRPr="002258CB" w:rsidRDefault="003F39F8" w:rsidP="001C2B30">
      <w:pPr>
        <w:rPr>
          <w:rFonts w:ascii="Frutiger LT Com 45 Light" w:hAnsi="Frutiger LT Com 45 Light"/>
          <w:sz w:val="28"/>
          <w:szCs w:val="28"/>
          <w:lang w:val="fr-FR"/>
        </w:rPr>
      </w:pPr>
    </w:p>
    <w:p w:rsidR="003F39F8" w:rsidRPr="002258CB" w:rsidRDefault="003F39F8" w:rsidP="001C2B30">
      <w:pPr>
        <w:rPr>
          <w:rFonts w:ascii="Frutiger LT Com 45 Light" w:hAnsi="Frutiger LT Com 45 Light"/>
          <w:sz w:val="28"/>
          <w:szCs w:val="28"/>
          <w:lang w:val="fr-FR"/>
        </w:rPr>
      </w:pPr>
    </w:p>
    <w:p w:rsidR="00336548" w:rsidRDefault="00336548" w:rsidP="001C2B30">
      <w:pPr>
        <w:rPr>
          <w:lang w:val="en-AU"/>
        </w:rPr>
      </w:pPr>
    </w:p>
    <w:p w:rsidR="00336548" w:rsidRDefault="00336548" w:rsidP="001C2B30">
      <w:pPr>
        <w:rPr>
          <w:lang w:val="en-AU"/>
        </w:rPr>
      </w:pPr>
    </w:p>
    <w:p w:rsidR="00336548" w:rsidRDefault="00336548" w:rsidP="00336548">
      <w:pPr>
        <w:pStyle w:val="ListBullet"/>
        <w:numPr>
          <w:ilvl w:val="0"/>
          <w:numId w:val="0"/>
        </w:numPr>
        <w:ind w:left="284" w:hanging="284"/>
        <w:rPr>
          <w:lang w:val="en-AU"/>
        </w:rPr>
      </w:pPr>
    </w:p>
    <w:p w:rsidR="00336548" w:rsidRDefault="00336548" w:rsidP="00336548">
      <w:pPr>
        <w:pStyle w:val="ListBullet"/>
        <w:numPr>
          <w:ilvl w:val="0"/>
          <w:numId w:val="0"/>
        </w:numPr>
        <w:ind w:left="284" w:hanging="284"/>
        <w:rPr>
          <w:lang w:val="en-AU"/>
        </w:rPr>
      </w:pPr>
    </w:p>
    <w:p w:rsidR="00336548" w:rsidRDefault="00336548" w:rsidP="00336548">
      <w:pPr>
        <w:pStyle w:val="ListBullet"/>
        <w:numPr>
          <w:ilvl w:val="0"/>
          <w:numId w:val="0"/>
        </w:numPr>
        <w:ind w:left="284" w:hanging="284"/>
        <w:rPr>
          <w:lang w:val="en-AU"/>
        </w:rPr>
      </w:pPr>
    </w:p>
    <w:p w:rsidR="00336548" w:rsidRDefault="00336548" w:rsidP="00336548">
      <w:pPr>
        <w:pStyle w:val="ListBullet"/>
        <w:numPr>
          <w:ilvl w:val="0"/>
          <w:numId w:val="0"/>
        </w:numPr>
        <w:ind w:left="284" w:hanging="284"/>
        <w:rPr>
          <w:lang w:val="en-AU"/>
        </w:rPr>
      </w:pPr>
    </w:p>
    <w:p w:rsidR="00336548" w:rsidRDefault="00336548" w:rsidP="00336548">
      <w:pPr>
        <w:rPr>
          <w:lang w:val="en-AU"/>
        </w:rPr>
      </w:pPr>
    </w:p>
    <w:p w:rsidR="00336548" w:rsidRDefault="00336548" w:rsidP="00336548">
      <w:pPr>
        <w:rPr>
          <w:lang w:val="en-AU"/>
        </w:rPr>
      </w:pPr>
    </w:p>
    <w:p w:rsidR="00336548" w:rsidRDefault="00336548" w:rsidP="00336548">
      <w:pPr>
        <w:pStyle w:val="ListBullet"/>
        <w:numPr>
          <w:ilvl w:val="0"/>
          <w:numId w:val="0"/>
        </w:numPr>
        <w:ind w:left="284" w:hanging="284"/>
        <w:rPr>
          <w:lang w:val="en-AU"/>
        </w:rPr>
      </w:pPr>
    </w:p>
    <w:p w:rsidR="00336548" w:rsidRPr="00336548" w:rsidRDefault="00336548" w:rsidP="00336548">
      <w:pPr>
        <w:pStyle w:val="ListBullet"/>
        <w:numPr>
          <w:ilvl w:val="0"/>
          <w:numId w:val="0"/>
        </w:numPr>
        <w:rPr>
          <w:rFonts w:ascii="Frutiger LT Com 45 Light" w:hAnsi="Frutiger LT Com 45 Light"/>
          <w:lang w:val="en-AU"/>
        </w:rPr>
        <w:sectPr w:rsidR="00336548" w:rsidRPr="00336548" w:rsidSect="001C5F88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C47C3D" w:rsidRDefault="002258CB" w:rsidP="00C47C3D">
      <w:pPr>
        <w:pStyle w:val="Heading2"/>
      </w:pPr>
      <w:r>
        <w:lastRenderedPageBreak/>
        <w:t>NỘI DUNG</w:t>
      </w:r>
    </w:p>
    <w:p w:rsidR="00C47C3D" w:rsidRDefault="002258CB" w:rsidP="003D0629">
      <w:r>
        <w:t>Đề thi gồm những tài liệu sau:</w:t>
      </w:r>
    </w:p>
    <w:p w:rsidR="002258CB" w:rsidRPr="002258CB" w:rsidRDefault="0069021D" w:rsidP="002258CB">
      <w:pPr>
        <w:pStyle w:val="ListNumber"/>
        <w:rPr>
          <w:lang w:val="de-DE"/>
        </w:rPr>
      </w:pPr>
      <w:r>
        <w:t>Đề thi sẽ được cung cấp theo kế hoạch</w:t>
      </w:r>
      <w:r w:rsidR="003D0629">
        <w:t xml:space="preserve"> </w:t>
      </w:r>
    </w:p>
    <w:p w:rsidR="00C47C3D" w:rsidRDefault="002258CB" w:rsidP="00C47C3D">
      <w:pPr>
        <w:pStyle w:val="Heading2"/>
      </w:pPr>
      <w:r>
        <w:t>GIỚI THIỆU</w:t>
      </w:r>
      <w:r w:rsidR="00C47C3D" w:rsidRPr="001C2B30">
        <w:t xml:space="preserve"> </w:t>
      </w:r>
    </w:p>
    <w:p w:rsidR="00506F7D" w:rsidRPr="00506F7D" w:rsidRDefault="00506F7D" w:rsidP="00506F7D"/>
    <w:p w:rsidR="00C47C3D" w:rsidRDefault="002258CB" w:rsidP="00C47C3D">
      <w:pPr>
        <w:pStyle w:val="Heading2"/>
      </w:pPr>
      <w:r>
        <w:t>MÔ TẢ CỦA ĐỀ THI VÀ NHIỆM VỤ</w:t>
      </w:r>
    </w:p>
    <w:p w:rsidR="00506F7D" w:rsidRDefault="00506F7D" w:rsidP="0069021D">
      <w:pPr>
        <w:ind w:firstLine="720"/>
      </w:pPr>
      <w:r>
        <w:t>Thí sinh lập trình trên CPU Board  sử dụng vi điều khiển STM32L052K6T6</w:t>
      </w:r>
      <w:r w:rsidR="0069021D">
        <w:t xml:space="preserve"> sử dụng phần mềm Keil uVision5 và STM32CubeMX</w:t>
      </w:r>
    </w:p>
    <w:p w:rsidR="00C47C3D" w:rsidRPr="00741A61" w:rsidRDefault="002258CB" w:rsidP="0069021D">
      <w:pPr>
        <w:ind w:firstLine="720"/>
      </w:pPr>
      <w:r>
        <w:t>Nhiệm vụ đượ</w:t>
      </w:r>
      <w:r w:rsidR="0069021D">
        <w:t>c chia thành 3</w:t>
      </w:r>
      <w:r>
        <w:t xml:space="preserve"> nhiệm vụ lập trình</w:t>
      </w:r>
      <w:r w:rsidR="0069021D">
        <w:t>(Chỉ được cung cấp tại hội thi)</w:t>
      </w:r>
    </w:p>
    <w:p w:rsidR="00506A40" w:rsidRPr="0069021D" w:rsidRDefault="0069021D" w:rsidP="0069021D">
      <w:pPr>
        <w:ind w:firstLine="720"/>
        <w:rPr>
          <w:b/>
        </w:rPr>
      </w:pPr>
      <w:r w:rsidRPr="0069021D">
        <w:rPr>
          <w:b/>
        </w:rPr>
        <w:t>Nhiệm vụ 1:</w:t>
      </w:r>
    </w:p>
    <w:p w:rsidR="0069021D" w:rsidRPr="0069021D" w:rsidRDefault="0069021D" w:rsidP="0069021D">
      <w:pPr>
        <w:ind w:firstLine="720"/>
        <w:rPr>
          <w:b/>
        </w:rPr>
      </w:pPr>
      <w:r w:rsidRPr="0069021D">
        <w:rPr>
          <w:b/>
        </w:rPr>
        <w:t>Nhiệm vụ 2:</w:t>
      </w:r>
    </w:p>
    <w:p w:rsidR="0069021D" w:rsidRPr="0069021D" w:rsidRDefault="0069021D" w:rsidP="0069021D">
      <w:pPr>
        <w:ind w:firstLine="720"/>
        <w:rPr>
          <w:b/>
        </w:rPr>
      </w:pPr>
      <w:r w:rsidRPr="0069021D">
        <w:rPr>
          <w:b/>
        </w:rPr>
        <w:t>Nhiệm vụ 3:</w:t>
      </w:r>
    </w:p>
    <w:p w:rsidR="0069021D" w:rsidRPr="00741A61" w:rsidRDefault="0069021D" w:rsidP="0069021D">
      <w:pPr>
        <w:ind w:left="360"/>
      </w:pPr>
    </w:p>
    <w:p w:rsidR="006C5B69" w:rsidRDefault="006C5B69">
      <w:pPr>
        <w:spacing w:after="160"/>
        <w:rPr>
          <w:rFonts w:eastAsiaTheme="majorEastAsia" w:cstheme="majorBidi"/>
          <w:b/>
          <w:caps/>
          <w:color w:val="000000" w:themeColor="text1"/>
          <w:sz w:val="32"/>
          <w:szCs w:val="26"/>
        </w:rPr>
      </w:pPr>
      <w:r>
        <w:br w:type="page"/>
      </w:r>
    </w:p>
    <w:p w:rsidR="00C47C3D" w:rsidRDefault="002258CB" w:rsidP="00C47C3D">
      <w:pPr>
        <w:pStyle w:val="Heading2"/>
      </w:pPr>
      <w:r>
        <w:lastRenderedPageBreak/>
        <w:t>HƯỚNG DẪN CHO THÍ SINH</w:t>
      </w:r>
    </w:p>
    <w:p w:rsidR="00197C9D" w:rsidRPr="00197C9D" w:rsidRDefault="00197C9D" w:rsidP="00197C9D"/>
    <w:p w:rsidR="00125578" w:rsidRDefault="002258CB" w:rsidP="00197C9D">
      <w:pPr>
        <w:pStyle w:val="Heading3"/>
      </w:pPr>
      <w:r>
        <w:t xml:space="preserve">MÔI TRƯỜNG LẬP TRÌNH </w:t>
      </w:r>
    </w:p>
    <w:p w:rsidR="00197C9D" w:rsidRDefault="00197C9D" w:rsidP="00197C9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924"/>
      </w:tblGrid>
      <w:tr w:rsidR="00E873E5" w:rsidTr="00E873E5">
        <w:tc>
          <w:tcPr>
            <w:tcW w:w="704" w:type="dxa"/>
          </w:tcPr>
          <w:p w:rsidR="00E873E5" w:rsidRPr="00E873E5" w:rsidRDefault="00E873E5" w:rsidP="00E873E5">
            <w:r w:rsidRPr="00E873E5">
              <w:t>1</w:t>
            </w:r>
          </w:p>
        </w:tc>
        <w:tc>
          <w:tcPr>
            <w:tcW w:w="8924" w:type="dxa"/>
          </w:tcPr>
          <w:p w:rsidR="00E873E5" w:rsidRPr="00E873E5" w:rsidRDefault="002258CB" w:rsidP="002258CB">
            <w:r>
              <w:t xml:space="preserve">Mạch nhiệm vụ </w:t>
            </w:r>
          </w:p>
        </w:tc>
      </w:tr>
      <w:tr w:rsidR="00E873E5" w:rsidTr="00E873E5">
        <w:tc>
          <w:tcPr>
            <w:tcW w:w="704" w:type="dxa"/>
          </w:tcPr>
          <w:p w:rsidR="00E873E5" w:rsidRPr="00E873E5" w:rsidRDefault="00E873E5" w:rsidP="00E873E5">
            <w:r>
              <w:t>2</w:t>
            </w:r>
          </w:p>
        </w:tc>
        <w:tc>
          <w:tcPr>
            <w:tcW w:w="8924" w:type="dxa"/>
          </w:tcPr>
          <w:p w:rsidR="00E873E5" w:rsidRPr="00E873E5" w:rsidRDefault="00E873E5" w:rsidP="00E873E5">
            <w:r>
              <w:t>CPU Board</w:t>
            </w:r>
          </w:p>
        </w:tc>
      </w:tr>
      <w:tr w:rsidR="00E873E5" w:rsidTr="00E873E5">
        <w:tc>
          <w:tcPr>
            <w:tcW w:w="704" w:type="dxa"/>
          </w:tcPr>
          <w:p w:rsidR="00E873E5" w:rsidRPr="00E873E5" w:rsidRDefault="00E873E5" w:rsidP="00E873E5">
            <w:r w:rsidRPr="00E873E5">
              <w:t>3</w:t>
            </w:r>
          </w:p>
        </w:tc>
        <w:tc>
          <w:tcPr>
            <w:tcW w:w="8924" w:type="dxa"/>
          </w:tcPr>
          <w:p w:rsidR="00E873E5" w:rsidRPr="00E873E5" w:rsidRDefault="0069021D" w:rsidP="00E873E5">
            <w:r>
              <w:t>Mạch nạp</w:t>
            </w:r>
          </w:p>
        </w:tc>
      </w:tr>
      <w:tr w:rsidR="00E873E5" w:rsidTr="00E873E5">
        <w:trPr>
          <w:trHeight w:val="66"/>
        </w:trPr>
        <w:tc>
          <w:tcPr>
            <w:tcW w:w="704" w:type="dxa"/>
          </w:tcPr>
          <w:p w:rsidR="00E873E5" w:rsidRPr="00E873E5" w:rsidRDefault="00E873E5" w:rsidP="00E873E5">
            <w:r w:rsidRPr="00E873E5">
              <w:t>4</w:t>
            </w:r>
          </w:p>
        </w:tc>
        <w:tc>
          <w:tcPr>
            <w:tcW w:w="8924" w:type="dxa"/>
          </w:tcPr>
          <w:p w:rsidR="00E873E5" w:rsidRPr="00E873E5" w:rsidRDefault="002258CB" w:rsidP="00E873E5">
            <w:r>
              <w:t>Nguồ</w:t>
            </w:r>
            <w:r w:rsidR="0069021D">
              <w:t>n</w:t>
            </w:r>
            <w:r>
              <w:t xml:space="preserve"> DC</w:t>
            </w:r>
          </w:p>
        </w:tc>
      </w:tr>
    </w:tbl>
    <w:p w:rsidR="007E2FA7" w:rsidRDefault="007E2FA7" w:rsidP="00197C9D"/>
    <w:p w:rsidR="007E2FA7" w:rsidRDefault="002258CB" w:rsidP="0069021D">
      <w:pPr>
        <w:pStyle w:val="Heading3"/>
      </w:pPr>
      <w:r>
        <w:t xml:space="preserve">MẠCH NHIỆM VỤ </w:t>
      </w:r>
    </w:p>
    <w:p w:rsidR="007E2FA7" w:rsidRDefault="007E2FA7" w:rsidP="007E2F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9066"/>
      </w:tblGrid>
      <w:tr w:rsidR="009E63BB" w:rsidTr="009E63BB">
        <w:tc>
          <w:tcPr>
            <w:tcW w:w="562" w:type="dxa"/>
            <w:vAlign w:val="center"/>
          </w:tcPr>
          <w:p w:rsidR="009E63BB" w:rsidRDefault="009E63BB" w:rsidP="007E2FA7">
            <w:r>
              <w:t>1</w:t>
            </w:r>
          </w:p>
        </w:tc>
        <w:tc>
          <w:tcPr>
            <w:tcW w:w="9066" w:type="dxa"/>
            <w:vAlign w:val="center"/>
          </w:tcPr>
          <w:p w:rsidR="009E63BB" w:rsidRDefault="009E63BB" w:rsidP="007E2FA7"/>
        </w:tc>
      </w:tr>
      <w:tr w:rsidR="009E63BB" w:rsidTr="009E63BB">
        <w:tc>
          <w:tcPr>
            <w:tcW w:w="562" w:type="dxa"/>
            <w:vAlign w:val="center"/>
          </w:tcPr>
          <w:p w:rsidR="009E63BB" w:rsidRDefault="009E63BB" w:rsidP="007E2FA7">
            <w:r>
              <w:t>2</w:t>
            </w:r>
          </w:p>
        </w:tc>
        <w:tc>
          <w:tcPr>
            <w:tcW w:w="9066" w:type="dxa"/>
            <w:vAlign w:val="center"/>
          </w:tcPr>
          <w:p w:rsidR="009E63BB" w:rsidRDefault="009E63BB" w:rsidP="007E2FA7"/>
        </w:tc>
      </w:tr>
      <w:tr w:rsidR="009E63BB" w:rsidTr="009E63BB">
        <w:tc>
          <w:tcPr>
            <w:tcW w:w="562" w:type="dxa"/>
            <w:vAlign w:val="center"/>
          </w:tcPr>
          <w:p w:rsidR="009E63BB" w:rsidRDefault="009E63BB" w:rsidP="007E2FA7">
            <w:r>
              <w:t>3</w:t>
            </w:r>
          </w:p>
        </w:tc>
        <w:tc>
          <w:tcPr>
            <w:tcW w:w="9066" w:type="dxa"/>
            <w:vAlign w:val="center"/>
          </w:tcPr>
          <w:p w:rsidR="009E63BB" w:rsidRDefault="009E63BB" w:rsidP="007E2FA7"/>
        </w:tc>
      </w:tr>
      <w:tr w:rsidR="009E63BB" w:rsidTr="009E63BB">
        <w:tc>
          <w:tcPr>
            <w:tcW w:w="562" w:type="dxa"/>
            <w:vAlign w:val="center"/>
          </w:tcPr>
          <w:p w:rsidR="009E63BB" w:rsidRDefault="009E63BB" w:rsidP="007E2FA7">
            <w:r>
              <w:t>4</w:t>
            </w:r>
          </w:p>
        </w:tc>
        <w:tc>
          <w:tcPr>
            <w:tcW w:w="9066" w:type="dxa"/>
            <w:vAlign w:val="center"/>
          </w:tcPr>
          <w:p w:rsidR="009E63BB" w:rsidRDefault="009E63BB" w:rsidP="007E2FA7"/>
        </w:tc>
      </w:tr>
      <w:tr w:rsidR="009E63BB" w:rsidTr="009E63BB">
        <w:tc>
          <w:tcPr>
            <w:tcW w:w="562" w:type="dxa"/>
            <w:vAlign w:val="center"/>
          </w:tcPr>
          <w:p w:rsidR="009E63BB" w:rsidRDefault="009E63BB" w:rsidP="007E2FA7">
            <w:r>
              <w:t>5</w:t>
            </w:r>
          </w:p>
        </w:tc>
        <w:tc>
          <w:tcPr>
            <w:tcW w:w="9066" w:type="dxa"/>
            <w:vAlign w:val="center"/>
          </w:tcPr>
          <w:p w:rsidR="009E63BB" w:rsidRDefault="009E63BB" w:rsidP="007E2FA7"/>
        </w:tc>
      </w:tr>
      <w:tr w:rsidR="009E63BB" w:rsidTr="009E63BB">
        <w:tc>
          <w:tcPr>
            <w:tcW w:w="562" w:type="dxa"/>
            <w:vAlign w:val="center"/>
          </w:tcPr>
          <w:p w:rsidR="009E63BB" w:rsidRDefault="009E63BB" w:rsidP="007E2FA7">
            <w:r>
              <w:t>6</w:t>
            </w:r>
          </w:p>
        </w:tc>
        <w:tc>
          <w:tcPr>
            <w:tcW w:w="9066" w:type="dxa"/>
            <w:vAlign w:val="center"/>
          </w:tcPr>
          <w:p w:rsidR="009E63BB" w:rsidRDefault="009E63BB" w:rsidP="007E2FA7"/>
        </w:tc>
      </w:tr>
      <w:tr w:rsidR="009E63BB" w:rsidTr="009E63BB">
        <w:tc>
          <w:tcPr>
            <w:tcW w:w="562" w:type="dxa"/>
            <w:vAlign w:val="center"/>
          </w:tcPr>
          <w:p w:rsidR="009E63BB" w:rsidRDefault="009E63BB" w:rsidP="007E2FA7">
            <w:r>
              <w:t>7</w:t>
            </w:r>
          </w:p>
        </w:tc>
        <w:tc>
          <w:tcPr>
            <w:tcW w:w="9066" w:type="dxa"/>
            <w:vAlign w:val="center"/>
          </w:tcPr>
          <w:p w:rsidR="009E63BB" w:rsidRDefault="009E63BB" w:rsidP="007E2FA7"/>
        </w:tc>
      </w:tr>
      <w:tr w:rsidR="009E63BB" w:rsidTr="009E63BB">
        <w:tc>
          <w:tcPr>
            <w:tcW w:w="562" w:type="dxa"/>
            <w:vAlign w:val="center"/>
          </w:tcPr>
          <w:p w:rsidR="009E63BB" w:rsidRDefault="009E63BB" w:rsidP="007E2FA7">
            <w:r>
              <w:t>8</w:t>
            </w:r>
          </w:p>
        </w:tc>
        <w:tc>
          <w:tcPr>
            <w:tcW w:w="9066" w:type="dxa"/>
            <w:vAlign w:val="center"/>
          </w:tcPr>
          <w:p w:rsidR="009E63BB" w:rsidRDefault="009E63BB" w:rsidP="007E2FA7"/>
        </w:tc>
      </w:tr>
    </w:tbl>
    <w:p w:rsidR="00162113" w:rsidRDefault="00162113" w:rsidP="007E2FA7"/>
    <w:p w:rsidR="005C683B" w:rsidRDefault="002258CB" w:rsidP="005C683B">
      <w:pPr>
        <w:pStyle w:val="Heading3"/>
        <w:rPr>
          <w:rFonts w:asciiTheme="majorHAnsi" w:hAnsiTheme="majorHAnsi"/>
          <w:lang w:val="en-US"/>
        </w:rPr>
      </w:pPr>
      <w:r>
        <w:rPr>
          <w:lang w:val="en-US"/>
        </w:rPr>
        <w:t xml:space="preserve">BẢNG 1. TÍN HIỆU GIỮA MẠCH CPU VÀ MẠCH NHIỆM VỤ </w:t>
      </w:r>
    </w:p>
    <w:p w:rsidR="005C683B" w:rsidRDefault="005C683B" w:rsidP="007E2FA7"/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701"/>
        <w:gridCol w:w="2126"/>
        <w:gridCol w:w="5245"/>
      </w:tblGrid>
      <w:tr w:rsidR="000F4024" w:rsidRPr="000F4024" w:rsidTr="005C683B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CPU GPIO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F4024" w:rsidRPr="000F4024" w:rsidRDefault="002258CB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Loại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2258CB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Tên tín hiệu</w:t>
            </w:r>
          </w:p>
        </w:tc>
        <w:tc>
          <w:tcPr>
            <w:tcW w:w="5245" w:type="dxa"/>
          </w:tcPr>
          <w:p w:rsid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  <w:p w:rsidR="000F4024" w:rsidRPr="000F4024" w:rsidRDefault="002258CB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Ghi chú</w:t>
            </w:r>
          </w:p>
        </w:tc>
      </w:tr>
      <w:tr w:rsidR="000F4024" w:rsidRPr="000F4024" w:rsidTr="0045618F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PC14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45618F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PC15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6B3A62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PA0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GPIO_EXTI0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6B3A62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PA1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GPIO_EXTI1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5C68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6B3A62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PA2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GPIO_EXTI2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5C68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6B3A62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PA3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GPIO_EXTI3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5C68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6B3A62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PA4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6B3A62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PA5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6B3A62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PA6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6B3A62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PA7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6B3A62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PA8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B54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GPIO_Input</w:t>
            </w:r>
            <w:r w:rsidR="005C683B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 </w:t>
            </w:r>
            <w:r w:rsidR="00B54809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with </w:t>
            </w:r>
            <w:r w:rsidR="005C683B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Pull Up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5C68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032769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PA9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5C68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45618F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PA10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45618F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PA15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45618F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PB0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45618F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PB1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45618F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lastRenderedPageBreak/>
              <w:t>PB3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45618F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PB4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45618F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PB5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45618F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PB6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  <w:tr w:rsidR="000F4024" w:rsidRPr="000F4024" w:rsidTr="0045618F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PB7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0F4024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GPIO_Output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  <w:tc>
          <w:tcPr>
            <w:tcW w:w="5245" w:type="dxa"/>
          </w:tcPr>
          <w:p w:rsidR="000F4024" w:rsidRPr="000F4024" w:rsidRDefault="000F4024" w:rsidP="000F4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</w:p>
        </w:tc>
      </w:tr>
    </w:tbl>
    <w:p w:rsidR="00162113" w:rsidRDefault="00162113" w:rsidP="007E2FA7"/>
    <w:p w:rsidR="005C683B" w:rsidRDefault="002258CB" w:rsidP="00455447">
      <w:r>
        <w:rPr>
          <w:lang w:val="en-US"/>
        </w:rPr>
        <w:t xml:space="preserve">Bảng 1. Thể hiệu tín hiệu điều khiển mạch nhiệm vụ. Dùng tên tín hiệu từ bang 1 với tính năng </w:t>
      </w:r>
    </w:p>
    <w:p w:rsidR="00162113" w:rsidRDefault="00162113" w:rsidP="007E2FA7"/>
    <w:p w:rsidR="00506F7D" w:rsidRDefault="0048668B" w:rsidP="00F132B5">
      <w:pPr>
        <w:pStyle w:val="Heading3"/>
        <w:rPr>
          <w:lang w:val="en-US"/>
        </w:rPr>
      </w:pPr>
      <w:r>
        <w:rPr>
          <w:lang w:val="en-US"/>
        </w:rPr>
        <w:t xml:space="preserve">NHIỆM VỤ LẬP TRÌNH </w:t>
      </w:r>
    </w:p>
    <w:p w:rsidR="00F132B5" w:rsidRPr="00F132B5" w:rsidRDefault="00F132B5" w:rsidP="00F132B5">
      <w:pPr>
        <w:rPr>
          <w:lang w:val="en-US"/>
        </w:rPr>
      </w:pPr>
      <w:r>
        <w:rPr>
          <w:lang w:val="en-US"/>
        </w:rPr>
        <w:tab/>
      </w:r>
      <w:r w:rsidRPr="00F132B5">
        <w:rPr>
          <w:color w:val="FF0000"/>
          <w:lang w:val="en-US"/>
        </w:rPr>
        <w:t>Sẽ được cung cấp tại hội thi</w:t>
      </w:r>
    </w:p>
    <w:p w:rsidR="00C47C3D" w:rsidRDefault="00F815A8" w:rsidP="00C47C3D">
      <w:pPr>
        <w:pStyle w:val="Heading2"/>
      </w:pPr>
      <w:r>
        <w:t xml:space="preserve">DỤNG CỤ, MÁY MÓC, VẬT LIỆU CẦN THIẾT </w:t>
      </w:r>
    </w:p>
    <w:p w:rsidR="00C47C3D" w:rsidRDefault="00C47C3D" w:rsidP="00C47C3D">
      <w:pPr>
        <w:rPr>
          <w:color w:val="0070C0"/>
        </w:rPr>
      </w:pPr>
    </w:p>
    <w:tbl>
      <w:tblPr>
        <w:tblStyle w:val="WSI-Table"/>
        <w:tblW w:w="9781" w:type="dxa"/>
        <w:tblLook w:val="04A0" w:firstRow="1" w:lastRow="0" w:firstColumn="1" w:lastColumn="0" w:noHBand="0" w:noVBand="1"/>
      </w:tblPr>
      <w:tblGrid>
        <w:gridCol w:w="1985"/>
        <w:gridCol w:w="1843"/>
        <w:gridCol w:w="1843"/>
        <w:gridCol w:w="1843"/>
        <w:gridCol w:w="2267"/>
      </w:tblGrid>
      <w:tr w:rsidR="00C47C3D" w:rsidTr="007478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5" w:type="dxa"/>
          </w:tcPr>
          <w:p w:rsidR="00C47C3D" w:rsidRDefault="00F815A8" w:rsidP="0074786E">
            <w:r>
              <w:t>Mục</w:t>
            </w:r>
          </w:p>
        </w:tc>
        <w:tc>
          <w:tcPr>
            <w:tcW w:w="1843" w:type="dxa"/>
          </w:tcPr>
          <w:p w:rsidR="00C47C3D" w:rsidRDefault="00F815A8" w:rsidP="00F815A8">
            <w:r>
              <w:t>số lượng</w:t>
            </w:r>
          </w:p>
        </w:tc>
        <w:tc>
          <w:tcPr>
            <w:tcW w:w="1843" w:type="dxa"/>
          </w:tcPr>
          <w:p w:rsidR="00C47C3D" w:rsidRDefault="00F815A8" w:rsidP="0074786E">
            <w:r>
              <w:t>vật liệu</w:t>
            </w:r>
          </w:p>
        </w:tc>
        <w:tc>
          <w:tcPr>
            <w:tcW w:w="1843" w:type="dxa"/>
          </w:tcPr>
          <w:p w:rsidR="00C47C3D" w:rsidRDefault="00F815A8" w:rsidP="0074786E">
            <w:r>
              <w:t>mô tả</w:t>
            </w:r>
          </w:p>
        </w:tc>
        <w:tc>
          <w:tcPr>
            <w:tcW w:w="2267" w:type="dxa"/>
          </w:tcPr>
          <w:p w:rsidR="00C47C3D" w:rsidRDefault="00F815A8" w:rsidP="0074786E">
            <w:r>
              <w:t>ghi chú</w:t>
            </w:r>
          </w:p>
        </w:tc>
      </w:tr>
      <w:tr w:rsidR="00C47C3D" w:rsidTr="0074786E">
        <w:tc>
          <w:tcPr>
            <w:tcW w:w="1985" w:type="dxa"/>
          </w:tcPr>
          <w:p w:rsidR="00C47C3D" w:rsidRDefault="00F815A8" w:rsidP="0074786E">
            <w:r>
              <w:t>Mạch nhiệm vụ</w:t>
            </w:r>
          </w:p>
        </w:tc>
        <w:tc>
          <w:tcPr>
            <w:tcW w:w="1843" w:type="dxa"/>
          </w:tcPr>
          <w:p w:rsidR="00C47C3D" w:rsidRPr="004605D7" w:rsidRDefault="00F132B5" w:rsidP="00F132B5">
            <w:pPr>
              <w:pStyle w:val="ListBullet"/>
              <w:numPr>
                <w:ilvl w:val="0"/>
                <w:numId w:val="0"/>
              </w:numPr>
              <w:ind w:left="284"/>
            </w:pPr>
            <w:r>
              <w:t xml:space="preserve">       </w:t>
            </w:r>
            <w:r w:rsidR="00A0010D">
              <w:t>1</w:t>
            </w:r>
          </w:p>
        </w:tc>
        <w:tc>
          <w:tcPr>
            <w:tcW w:w="1843" w:type="dxa"/>
          </w:tcPr>
          <w:p w:rsidR="00C47C3D" w:rsidRDefault="00C47C3D" w:rsidP="0074786E"/>
        </w:tc>
        <w:tc>
          <w:tcPr>
            <w:tcW w:w="1843" w:type="dxa"/>
          </w:tcPr>
          <w:p w:rsidR="00C47C3D" w:rsidRDefault="00A0010D" w:rsidP="0074786E">
            <w:r>
              <w:t>PCB</w:t>
            </w:r>
            <w:r w:rsidR="00F815A8">
              <w:t xml:space="preserve"> đề thi chính</w:t>
            </w:r>
          </w:p>
        </w:tc>
        <w:tc>
          <w:tcPr>
            <w:tcW w:w="2267" w:type="dxa"/>
          </w:tcPr>
          <w:p w:rsidR="00C47C3D" w:rsidRDefault="00C47C3D" w:rsidP="0074786E"/>
        </w:tc>
      </w:tr>
      <w:tr w:rsidR="00C47C3D" w:rsidTr="0074786E">
        <w:tc>
          <w:tcPr>
            <w:tcW w:w="1985" w:type="dxa"/>
          </w:tcPr>
          <w:p w:rsidR="00C47C3D" w:rsidRDefault="00A0010D" w:rsidP="0074786E">
            <w:r>
              <w:t>World Skills CPU Board</w:t>
            </w:r>
          </w:p>
        </w:tc>
        <w:tc>
          <w:tcPr>
            <w:tcW w:w="1843" w:type="dxa"/>
          </w:tcPr>
          <w:p w:rsidR="00C47C3D" w:rsidRDefault="00A0010D" w:rsidP="00F132B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C47C3D" w:rsidRDefault="00C47C3D" w:rsidP="0074786E"/>
        </w:tc>
        <w:tc>
          <w:tcPr>
            <w:tcW w:w="1843" w:type="dxa"/>
          </w:tcPr>
          <w:p w:rsidR="00C47C3D" w:rsidRDefault="00C47C3D" w:rsidP="0074786E"/>
        </w:tc>
        <w:tc>
          <w:tcPr>
            <w:tcW w:w="2267" w:type="dxa"/>
          </w:tcPr>
          <w:p w:rsidR="00C47C3D" w:rsidRDefault="00C47C3D" w:rsidP="0074786E"/>
        </w:tc>
      </w:tr>
      <w:tr w:rsidR="00C47C3D" w:rsidTr="0074786E">
        <w:tc>
          <w:tcPr>
            <w:tcW w:w="1985" w:type="dxa"/>
          </w:tcPr>
          <w:p w:rsidR="00C47C3D" w:rsidRDefault="00F132B5" w:rsidP="0074786E">
            <w:r>
              <w:t>Mạch nạp</w:t>
            </w:r>
          </w:p>
        </w:tc>
        <w:tc>
          <w:tcPr>
            <w:tcW w:w="1843" w:type="dxa"/>
          </w:tcPr>
          <w:p w:rsidR="00C47C3D" w:rsidRDefault="00A0010D" w:rsidP="00F132B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C47C3D" w:rsidRDefault="00C47C3D" w:rsidP="0074786E"/>
        </w:tc>
        <w:tc>
          <w:tcPr>
            <w:tcW w:w="1843" w:type="dxa"/>
          </w:tcPr>
          <w:p w:rsidR="00C47C3D" w:rsidRDefault="00C47C3D" w:rsidP="0074786E"/>
        </w:tc>
        <w:tc>
          <w:tcPr>
            <w:tcW w:w="2267" w:type="dxa"/>
          </w:tcPr>
          <w:p w:rsidR="00C47C3D" w:rsidRDefault="00C47C3D" w:rsidP="0074786E"/>
        </w:tc>
      </w:tr>
    </w:tbl>
    <w:p w:rsidR="00C47C3D" w:rsidRDefault="00F815A8" w:rsidP="00C47C3D">
      <w:pPr>
        <w:pStyle w:val="Heading2"/>
      </w:pPr>
      <w:r>
        <w:t>ghi chú của bảng điểm</w:t>
      </w:r>
    </w:p>
    <w:tbl>
      <w:tblPr>
        <w:tblStyle w:val="WSI-Table"/>
        <w:tblW w:w="9788" w:type="dxa"/>
        <w:tblLook w:val="04A0" w:firstRow="1" w:lastRow="0" w:firstColumn="1" w:lastColumn="0" w:noHBand="0" w:noVBand="1"/>
      </w:tblPr>
      <w:tblGrid>
        <w:gridCol w:w="3426"/>
        <w:gridCol w:w="3181"/>
        <w:gridCol w:w="3181"/>
      </w:tblGrid>
      <w:tr w:rsidR="00F132B5" w:rsidTr="00F132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tcW w:w="3426" w:type="dxa"/>
          </w:tcPr>
          <w:p w:rsidR="00F132B5" w:rsidRDefault="00F132B5" w:rsidP="00F132B5">
            <w:pPr>
              <w:jc w:val="center"/>
            </w:pPr>
            <w:r>
              <w:t>Mục</w:t>
            </w:r>
          </w:p>
        </w:tc>
        <w:tc>
          <w:tcPr>
            <w:tcW w:w="3181" w:type="dxa"/>
          </w:tcPr>
          <w:p w:rsidR="00F132B5" w:rsidRDefault="00F132B5" w:rsidP="00F132B5">
            <w:pPr>
              <w:jc w:val="center"/>
            </w:pPr>
            <w:r>
              <w:t>ĐIỂM</w:t>
            </w:r>
          </w:p>
        </w:tc>
        <w:tc>
          <w:tcPr>
            <w:tcW w:w="3181" w:type="dxa"/>
          </w:tcPr>
          <w:p w:rsidR="00F132B5" w:rsidRDefault="00F132B5" w:rsidP="00F132B5">
            <w:pPr>
              <w:jc w:val="center"/>
            </w:pPr>
            <w:r>
              <w:t>gHI CHÚ</w:t>
            </w:r>
          </w:p>
        </w:tc>
      </w:tr>
      <w:tr w:rsidR="00F132B5" w:rsidTr="00F132B5">
        <w:trPr>
          <w:trHeight w:val="332"/>
        </w:trPr>
        <w:tc>
          <w:tcPr>
            <w:tcW w:w="3426" w:type="dxa"/>
          </w:tcPr>
          <w:p w:rsidR="00F132B5" w:rsidRDefault="00F132B5" w:rsidP="00F132B5">
            <w:pPr>
              <w:jc w:val="center"/>
            </w:pPr>
            <w:r>
              <w:t>Nhiệm vụ 1</w:t>
            </w:r>
          </w:p>
        </w:tc>
        <w:tc>
          <w:tcPr>
            <w:tcW w:w="3181" w:type="dxa"/>
          </w:tcPr>
          <w:p w:rsidR="00F132B5" w:rsidRPr="004605D7" w:rsidRDefault="00F132B5" w:rsidP="00F132B5">
            <w:pPr>
              <w:pStyle w:val="ListBullet"/>
              <w:numPr>
                <w:ilvl w:val="0"/>
                <w:numId w:val="0"/>
              </w:numPr>
              <w:ind w:left="284"/>
            </w:pPr>
            <w:r>
              <w:t xml:space="preserve">                   10</w:t>
            </w:r>
          </w:p>
        </w:tc>
        <w:tc>
          <w:tcPr>
            <w:tcW w:w="3181" w:type="dxa"/>
          </w:tcPr>
          <w:p w:rsidR="00F132B5" w:rsidRDefault="00F132B5" w:rsidP="00403271"/>
        </w:tc>
      </w:tr>
      <w:tr w:rsidR="00F132B5" w:rsidTr="00F132B5">
        <w:trPr>
          <w:trHeight w:val="350"/>
        </w:trPr>
        <w:tc>
          <w:tcPr>
            <w:tcW w:w="3426" w:type="dxa"/>
          </w:tcPr>
          <w:p w:rsidR="00F132B5" w:rsidRDefault="00F132B5" w:rsidP="00F132B5">
            <w:pPr>
              <w:jc w:val="center"/>
            </w:pPr>
            <w:r>
              <w:t>Nhiệm vụ 2</w:t>
            </w:r>
          </w:p>
        </w:tc>
        <w:tc>
          <w:tcPr>
            <w:tcW w:w="3181" w:type="dxa"/>
          </w:tcPr>
          <w:p w:rsidR="00F132B5" w:rsidRDefault="00F132B5" w:rsidP="00403271">
            <w:pPr>
              <w:jc w:val="center"/>
            </w:pPr>
            <w:r>
              <w:t>10</w:t>
            </w:r>
          </w:p>
        </w:tc>
        <w:tc>
          <w:tcPr>
            <w:tcW w:w="3181" w:type="dxa"/>
          </w:tcPr>
          <w:p w:rsidR="00F132B5" w:rsidRDefault="00F132B5" w:rsidP="00403271"/>
        </w:tc>
      </w:tr>
      <w:tr w:rsidR="00F132B5" w:rsidTr="00F132B5">
        <w:trPr>
          <w:trHeight w:val="317"/>
        </w:trPr>
        <w:tc>
          <w:tcPr>
            <w:tcW w:w="3426" w:type="dxa"/>
          </w:tcPr>
          <w:p w:rsidR="00F132B5" w:rsidRDefault="00F132B5" w:rsidP="00F132B5">
            <w:pPr>
              <w:jc w:val="center"/>
            </w:pPr>
            <w:r>
              <w:t>Nhiệm vụ 3</w:t>
            </w:r>
          </w:p>
        </w:tc>
        <w:tc>
          <w:tcPr>
            <w:tcW w:w="3181" w:type="dxa"/>
          </w:tcPr>
          <w:p w:rsidR="00F132B5" w:rsidRDefault="00F132B5" w:rsidP="00403271">
            <w:pPr>
              <w:jc w:val="center"/>
            </w:pPr>
            <w:r>
              <w:t>10</w:t>
            </w:r>
          </w:p>
        </w:tc>
        <w:tc>
          <w:tcPr>
            <w:tcW w:w="3181" w:type="dxa"/>
          </w:tcPr>
          <w:p w:rsidR="00F132B5" w:rsidRDefault="00F132B5" w:rsidP="00403271"/>
        </w:tc>
      </w:tr>
    </w:tbl>
    <w:p w:rsidR="00F132B5" w:rsidRPr="00F132B5" w:rsidRDefault="00F132B5" w:rsidP="00F132B5"/>
    <w:p w:rsidR="00C47C3D" w:rsidRDefault="00F815A8" w:rsidP="00C47C3D">
      <w:pPr>
        <w:pStyle w:val="Heading2"/>
      </w:pPr>
      <w:r>
        <w:t>Các điểm khác</w:t>
      </w:r>
    </w:p>
    <w:p w:rsidR="002258CB" w:rsidRDefault="002258CB" w:rsidP="002258CB"/>
    <w:p w:rsidR="00F815A8" w:rsidRDefault="00F815A8" w:rsidP="002258CB">
      <w:pPr>
        <w:pStyle w:val="Heading2"/>
      </w:pPr>
    </w:p>
    <w:p w:rsidR="00F815A8" w:rsidRDefault="00F815A8" w:rsidP="002258CB">
      <w:pPr>
        <w:pStyle w:val="Heading2"/>
      </w:pPr>
    </w:p>
    <w:sectPr w:rsidR="00F815A8" w:rsidSect="00300343">
      <w:headerReference w:type="default" r:id="rId13"/>
      <w:footerReference w:type="first" r:id="rId14"/>
      <w:pgSz w:w="11906" w:h="16838" w:code="9"/>
      <w:pgMar w:top="1985" w:right="1134" w:bottom="1418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B6C" w:rsidRDefault="00A36B6C" w:rsidP="00313492">
      <w:r>
        <w:separator/>
      </w:r>
    </w:p>
    <w:p w:rsidR="00A36B6C" w:rsidRDefault="00A36B6C" w:rsidP="00313492"/>
    <w:p w:rsidR="00A36B6C" w:rsidRDefault="00A36B6C"/>
  </w:endnote>
  <w:endnote w:type="continuationSeparator" w:id="0">
    <w:p w:rsidR="00A36B6C" w:rsidRDefault="00A36B6C" w:rsidP="00313492">
      <w:r>
        <w:continuationSeparator/>
      </w:r>
    </w:p>
    <w:p w:rsidR="00A36B6C" w:rsidRDefault="00A36B6C" w:rsidP="00313492"/>
    <w:p w:rsidR="00A36B6C" w:rsidRDefault="00A36B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rutiger LT Com 45 Light">
    <w:altName w:val="Corbel"/>
    <w:charset w:val="00"/>
    <w:family w:val="swiss"/>
    <w:pitch w:val="variable"/>
    <w:sig w:usb0="00000001" w:usb1="5000204A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196"/>
      <w:gridCol w:w="1537"/>
      <w:gridCol w:w="4197"/>
    </w:tblGrid>
    <w:tr w:rsidR="009F229A" w:rsidRPr="00893901" w:rsidTr="0074786E">
      <w:tc>
        <w:tcPr>
          <w:tcW w:w="4073" w:type="dxa"/>
          <w:vAlign w:val="center"/>
          <w:hideMark/>
        </w:tcPr>
        <w:p w:rsidR="009F229A" w:rsidRPr="00893901" w:rsidRDefault="009F229A" w:rsidP="00B74F2D">
          <w:pPr>
            <w:pStyle w:val="Footer"/>
          </w:pPr>
        </w:p>
      </w:tc>
      <w:tc>
        <w:tcPr>
          <w:tcW w:w="1492" w:type="dxa"/>
          <w:vAlign w:val="center"/>
          <w:hideMark/>
        </w:tcPr>
        <w:p w:rsidR="009F229A" w:rsidRPr="00893901" w:rsidRDefault="009F229A" w:rsidP="00300343">
          <w:pPr>
            <w:pStyle w:val="Footer"/>
            <w:jc w:val="center"/>
          </w:pPr>
          <w:r w:rsidRPr="00893901">
            <w:t xml:space="preserve">Version: </w:t>
          </w:r>
          <w:r>
            <w:t>0.1</w:t>
          </w:r>
        </w:p>
        <w:p w:rsidR="009F229A" w:rsidRPr="00893901" w:rsidRDefault="0074046D" w:rsidP="00B74F2D">
          <w:pPr>
            <w:pStyle w:val="Footer"/>
            <w:jc w:val="center"/>
          </w:pPr>
          <w:r>
            <w:t>Date: 25.12</w:t>
          </w:r>
          <w:r w:rsidR="009F229A">
            <w:t>.2017</w:t>
          </w:r>
        </w:p>
      </w:tc>
      <w:tc>
        <w:tcPr>
          <w:tcW w:w="4074" w:type="dxa"/>
          <w:vAlign w:val="center"/>
          <w:hideMark/>
        </w:tcPr>
        <w:p w:rsidR="009F229A" w:rsidRPr="00893901" w:rsidRDefault="009F229A" w:rsidP="00300343">
          <w:pPr>
            <w:pStyle w:val="Footer"/>
            <w:jc w:val="right"/>
          </w:pPr>
          <w:r w:rsidRPr="00893901">
            <w:fldChar w:fldCharType="begin"/>
          </w:r>
          <w:r w:rsidRPr="00893901">
            <w:instrText xml:space="preserve"> PAGE   \* MERGEFORMAT </w:instrText>
          </w:r>
          <w:r w:rsidRPr="00893901">
            <w:fldChar w:fldCharType="separate"/>
          </w:r>
          <w:r w:rsidR="007C11F2">
            <w:rPr>
              <w:noProof/>
            </w:rPr>
            <w:t>4</w:t>
          </w:r>
          <w:r w:rsidRPr="00893901">
            <w:fldChar w:fldCharType="end"/>
          </w:r>
          <w:r w:rsidRPr="00893901">
            <w:t xml:space="preserve"> of </w:t>
          </w:r>
          <w:fldSimple w:instr=" NUMPAGES   \* MERGEFORMAT ">
            <w:r w:rsidR="007C11F2">
              <w:rPr>
                <w:noProof/>
              </w:rPr>
              <w:t>4</w:t>
            </w:r>
          </w:fldSimple>
        </w:p>
      </w:tc>
    </w:tr>
  </w:tbl>
  <w:p w:rsidR="009F229A" w:rsidRDefault="009F229A" w:rsidP="003003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9A" w:rsidRDefault="009F229A" w:rsidP="00F729AF">
    <w:pPr>
      <w:pStyle w:val="Footer"/>
      <w:rPr>
        <w:sz w:val="16"/>
        <w:szCs w:val="16"/>
      </w:rPr>
    </w:pPr>
    <w:r w:rsidRPr="00BD124E">
      <w:rPr>
        <w:noProof/>
        <w:lang w:val="en-US"/>
      </w:rPr>
      <w:drawing>
        <wp:anchor distT="0" distB="0" distL="114300" distR="114300" simplePos="0" relativeHeight="251666432" behindDoc="1" locked="0" layoutInCell="1" allowOverlap="1" wp14:anchorId="4CC31366" wp14:editId="72CC2038">
          <wp:simplePos x="0" y="0"/>
          <wp:positionH relativeFrom="page">
            <wp:posOffset>730186</wp:posOffset>
          </wp:positionH>
          <wp:positionV relativeFrom="page">
            <wp:posOffset>8461375</wp:posOffset>
          </wp:positionV>
          <wp:extent cx="1274400" cy="1296000"/>
          <wp:effectExtent l="0" t="0" r="2540" b="0"/>
          <wp:wrapNone/>
          <wp:docPr id="12" name="Picture 12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D0629" w:rsidRPr="00F729AF" w:rsidRDefault="003D0629" w:rsidP="00F729AF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9A" w:rsidRDefault="009F22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B6C" w:rsidRDefault="00A36B6C">
      <w:r>
        <w:separator/>
      </w:r>
    </w:p>
  </w:footnote>
  <w:footnote w:type="continuationSeparator" w:id="0">
    <w:p w:rsidR="00A36B6C" w:rsidRDefault="00A36B6C" w:rsidP="00313492">
      <w:r>
        <w:continuationSeparator/>
      </w:r>
    </w:p>
    <w:p w:rsidR="00A36B6C" w:rsidRDefault="00A36B6C" w:rsidP="00313492"/>
    <w:p w:rsidR="00A36B6C" w:rsidRDefault="00A36B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9A" w:rsidRDefault="009F229A" w:rsidP="00313492">
    <w:pPr>
      <w:pStyle w:val="Header"/>
    </w:pPr>
    <w:r w:rsidRPr="00A77E62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D0E075A" wp14:editId="3E3CBDB8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7E62"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3B471442" wp14:editId="30E10EB4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9A" w:rsidRDefault="009F229A" w:rsidP="00313492">
    <w:pPr>
      <w:pStyle w:val="Header"/>
    </w:pPr>
    <w:r w:rsidRPr="00BD124E">
      <w:rPr>
        <w:noProof/>
        <w:lang w:val="en-US"/>
      </w:rPr>
      <w:drawing>
        <wp:anchor distT="0" distB="0" distL="114300" distR="114300" simplePos="0" relativeHeight="251650048" behindDoc="1" locked="0" layoutInCell="1" allowOverlap="1" wp14:anchorId="44FDEA5B" wp14:editId="5C146C2A">
          <wp:simplePos x="0" y="0"/>
          <wp:positionH relativeFrom="page">
            <wp:posOffset>10186</wp:posOffset>
          </wp:positionH>
          <wp:positionV relativeFrom="page">
            <wp:posOffset>10795</wp:posOffset>
          </wp:positionV>
          <wp:extent cx="7614000" cy="10746000"/>
          <wp:effectExtent l="0" t="0" r="6350" b="0"/>
          <wp:wrapNone/>
          <wp:docPr id="10" name="Picture 10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4144" behindDoc="1" locked="0" layoutInCell="1" allowOverlap="1" wp14:anchorId="16866F90" wp14:editId="3E7294CB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11" name="Picture 11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9A" w:rsidRDefault="009F229A" w:rsidP="00313492">
    <w:pPr>
      <w:pStyle w:val="Header"/>
    </w:pPr>
    <w:r w:rsidRPr="00BD124E">
      <w:rPr>
        <w:noProof/>
        <w:lang w:val="en-US"/>
      </w:rPr>
      <w:drawing>
        <wp:anchor distT="0" distB="0" distL="114300" distR="114300" simplePos="0" relativeHeight="251677696" behindDoc="1" locked="0" layoutInCell="1" allowOverlap="1" wp14:anchorId="4DD3154F" wp14:editId="35E56937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4" name="Picture 4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124E">
      <w:rPr>
        <w:noProof/>
        <w:lang w:val="en-US"/>
      </w:rPr>
      <w:drawing>
        <wp:anchor distT="0" distB="0" distL="114300" distR="114300" simplePos="0" relativeHeight="251678720" behindDoc="1" locked="0" layoutInCell="1" allowOverlap="1" wp14:anchorId="3D0243F0" wp14:editId="1AF529AD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" name="Picture 5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91E82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BD8D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ECC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AFF6E9C"/>
    <w:multiLevelType w:val="multilevel"/>
    <w:tmpl w:val="A00A1864"/>
    <w:styleLink w:val="ListNumber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3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202A2610"/>
    <w:multiLevelType w:val="multilevel"/>
    <w:tmpl w:val="DD963F12"/>
    <w:styleLink w:val="List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5">
    <w:nsid w:val="27BE5C8E"/>
    <w:multiLevelType w:val="multilevel"/>
    <w:tmpl w:val="1A381C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EF5828"/>
    <w:multiLevelType w:val="multilevel"/>
    <w:tmpl w:val="EA7C14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1"/>
  </w:num>
  <w:num w:numId="13">
    <w:abstractNumId w:val="16"/>
  </w:num>
  <w:num w:numId="14">
    <w:abstractNumId w:val="11"/>
    <w:lvlOverride w:ilvl="0">
      <w:startOverride w:val="1"/>
    </w:lvlOverride>
  </w:num>
  <w:num w:numId="15">
    <w:abstractNumId w:val="14"/>
  </w:num>
  <w:num w:numId="16">
    <w:abstractNumId w:val="12"/>
  </w:num>
  <w:num w:numId="17">
    <w:abstractNumId w:val="10"/>
  </w:num>
  <w:num w:numId="18">
    <w:abstractNumId w:val="19"/>
  </w:num>
  <w:num w:numId="19">
    <w:abstractNumId w:val="13"/>
  </w:num>
  <w:num w:numId="20">
    <w:abstractNumId w:val="1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B30"/>
    <w:rsid w:val="00017C04"/>
    <w:rsid w:val="00023DDA"/>
    <w:rsid w:val="00032769"/>
    <w:rsid w:val="0003526B"/>
    <w:rsid w:val="00050DCE"/>
    <w:rsid w:val="00052F6D"/>
    <w:rsid w:val="00066641"/>
    <w:rsid w:val="00082222"/>
    <w:rsid w:val="000E219D"/>
    <w:rsid w:val="000E741A"/>
    <w:rsid w:val="000F4024"/>
    <w:rsid w:val="000F4A5C"/>
    <w:rsid w:val="001172EF"/>
    <w:rsid w:val="001232E9"/>
    <w:rsid w:val="0012553C"/>
    <w:rsid w:val="00125578"/>
    <w:rsid w:val="00134547"/>
    <w:rsid w:val="00150D1F"/>
    <w:rsid w:val="00162113"/>
    <w:rsid w:val="00192D2B"/>
    <w:rsid w:val="00197C9D"/>
    <w:rsid w:val="001A554B"/>
    <w:rsid w:val="001C2B30"/>
    <w:rsid w:val="001C5F88"/>
    <w:rsid w:val="001E4FDC"/>
    <w:rsid w:val="001E5A60"/>
    <w:rsid w:val="00210EF3"/>
    <w:rsid w:val="0021231C"/>
    <w:rsid w:val="002258CB"/>
    <w:rsid w:val="00240DC6"/>
    <w:rsid w:val="00264847"/>
    <w:rsid w:val="00296499"/>
    <w:rsid w:val="002B1320"/>
    <w:rsid w:val="002C2170"/>
    <w:rsid w:val="002D2071"/>
    <w:rsid w:val="002D2E0E"/>
    <w:rsid w:val="00300343"/>
    <w:rsid w:val="003133A3"/>
    <w:rsid w:val="00313492"/>
    <w:rsid w:val="003147E8"/>
    <w:rsid w:val="0032135D"/>
    <w:rsid w:val="00336548"/>
    <w:rsid w:val="00363918"/>
    <w:rsid w:val="00366A2E"/>
    <w:rsid w:val="0038099A"/>
    <w:rsid w:val="003860B2"/>
    <w:rsid w:val="003A0FED"/>
    <w:rsid w:val="003A3137"/>
    <w:rsid w:val="003B033D"/>
    <w:rsid w:val="003D0629"/>
    <w:rsid w:val="003E6E0C"/>
    <w:rsid w:val="003F39F8"/>
    <w:rsid w:val="00413188"/>
    <w:rsid w:val="004150E8"/>
    <w:rsid w:val="00445B93"/>
    <w:rsid w:val="00455447"/>
    <w:rsid w:val="0045618F"/>
    <w:rsid w:val="004605D7"/>
    <w:rsid w:val="004629A0"/>
    <w:rsid w:val="00462CB3"/>
    <w:rsid w:val="00482DCD"/>
    <w:rsid w:val="0048668B"/>
    <w:rsid w:val="0049564F"/>
    <w:rsid w:val="00495F2F"/>
    <w:rsid w:val="004B6102"/>
    <w:rsid w:val="004B6219"/>
    <w:rsid w:val="004C77A7"/>
    <w:rsid w:val="004D3337"/>
    <w:rsid w:val="00506A40"/>
    <w:rsid w:val="00506F7D"/>
    <w:rsid w:val="0051761D"/>
    <w:rsid w:val="00531D2D"/>
    <w:rsid w:val="005C1F3D"/>
    <w:rsid w:val="005C683B"/>
    <w:rsid w:val="005F01CC"/>
    <w:rsid w:val="006023B5"/>
    <w:rsid w:val="0062241B"/>
    <w:rsid w:val="00630EB3"/>
    <w:rsid w:val="00673AA4"/>
    <w:rsid w:val="0068739B"/>
    <w:rsid w:val="0069021D"/>
    <w:rsid w:val="00692D20"/>
    <w:rsid w:val="006B3A62"/>
    <w:rsid w:val="006C5B69"/>
    <w:rsid w:val="006E26EF"/>
    <w:rsid w:val="006E338F"/>
    <w:rsid w:val="006E6918"/>
    <w:rsid w:val="0074046D"/>
    <w:rsid w:val="00741A61"/>
    <w:rsid w:val="0074786E"/>
    <w:rsid w:val="00764690"/>
    <w:rsid w:val="007814E1"/>
    <w:rsid w:val="00790333"/>
    <w:rsid w:val="007A4C1D"/>
    <w:rsid w:val="007B2E38"/>
    <w:rsid w:val="007C11F2"/>
    <w:rsid w:val="007C4741"/>
    <w:rsid w:val="007C4BB2"/>
    <w:rsid w:val="007E2FA7"/>
    <w:rsid w:val="007F212B"/>
    <w:rsid w:val="008362E2"/>
    <w:rsid w:val="008429C5"/>
    <w:rsid w:val="00867BED"/>
    <w:rsid w:val="008827AA"/>
    <w:rsid w:val="00887D98"/>
    <w:rsid w:val="008A3942"/>
    <w:rsid w:val="008C496B"/>
    <w:rsid w:val="008D0279"/>
    <w:rsid w:val="008D4453"/>
    <w:rsid w:val="008F1FD2"/>
    <w:rsid w:val="008F5CF8"/>
    <w:rsid w:val="0092112F"/>
    <w:rsid w:val="0092674C"/>
    <w:rsid w:val="00937C21"/>
    <w:rsid w:val="00951146"/>
    <w:rsid w:val="00960BFB"/>
    <w:rsid w:val="0098297B"/>
    <w:rsid w:val="00987A9F"/>
    <w:rsid w:val="00996CEC"/>
    <w:rsid w:val="009D7D67"/>
    <w:rsid w:val="009E63BB"/>
    <w:rsid w:val="009F229A"/>
    <w:rsid w:val="00A0010D"/>
    <w:rsid w:val="00A36B6C"/>
    <w:rsid w:val="00A77E62"/>
    <w:rsid w:val="00A94651"/>
    <w:rsid w:val="00A96AFC"/>
    <w:rsid w:val="00AC4BE9"/>
    <w:rsid w:val="00AD01BB"/>
    <w:rsid w:val="00B019EC"/>
    <w:rsid w:val="00B11358"/>
    <w:rsid w:val="00B40AE0"/>
    <w:rsid w:val="00B4527A"/>
    <w:rsid w:val="00B54809"/>
    <w:rsid w:val="00B56A4B"/>
    <w:rsid w:val="00B74F2D"/>
    <w:rsid w:val="00B9437C"/>
    <w:rsid w:val="00BC48DC"/>
    <w:rsid w:val="00BD124E"/>
    <w:rsid w:val="00BD3865"/>
    <w:rsid w:val="00BD6302"/>
    <w:rsid w:val="00BE3BAD"/>
    <w:rsid w:val="00BE57EF"/>
    <w:rsid w:val="00C27FBE"/>
    <w:rsid w:val="00C427EF"/>
    <w:rsid w:val="00C47C3D"/>
    <w:rsid w:val="00C66FA7"/>
    <w:rsid w:val="00C77D08"/>
    <w:rsid w:val="00CD3200"/>
    <w:rsid w:val="00CF3267"/>
    <w:rsid w:val="00CF4F96"/>
    <w:rsid w:val="00D04318"/>
    <w:rsid w:val="00D04BE0"/>
    <w:rsid w:val="00D22F0A"/>
    <w:rsid w:val="00D333DE"/>
    <w:rsid w:val="00D63109"/>
    <w:rsid w:val="00D856EB"/>
    <w:rsid w:val="00D86A2D"/>
    <w:rsid w:val="00D90757"/>
    <w:rsid w:val="00DA3F51"/>
    <w:rsid w:val="00DA68E9"/>
    <w:rsid w:val="00DC0ACF"/>
    <w:rsid w:val="00DE0020"/>
    <w:rsid w:val="00DE74A3"/>
    <w:rsid w:val="00DF25B9"/>
    <w:rsid w:val="00DF28B2"/>
    <w:rsid w:val="00E355A4"/>
    <w:rsid w:val="00E37B73"/>
    <w:rsid w:val="00E729C9"/>
    <w:rsid w:val="00E873E5"/>
    <w:rsid w:val="00EB715E"/>
    <w:rsid w:val="00EC2C73"/>
    <w:rsid w:val="00EE4646"/>
    <w:rsid w:val="00EF6E85"/>
    <w:rsid w:val="00F0109D"/>
    <w:rsid w:val="00F01640"/>
    <w:rsid w:val="00F132B5"/>
    <w:rsid w:val="00F233B1"/>
    <w:rsid w:val="00F403B7"/>
    <w:rsid w:val="00F4251E"/>
    <w:rsid w:val="00F64F68"/>
    <w:rsid w:val="00F70023"/>
    <w:rsid w:val="00F729AF"/>
    <w:rsid w:val="00F815A8"/>
    <w:rsid w:val="00FA0688"/>
    <w:rsid w:val="00FC010B"/>
    <w:rsid w:val="00FC443A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BE57E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BE57E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rsid w:val="003133A3"/>
    <w:rPr>
      <w:b/>
      <w:bCs/>
      <w:i/>
      <w:iCs/>
      <w:spacing w:val="5"/>
    </w:rPr>
  </w:style>
  <w:style w:type="paragraph" w:styleId="Title">
    <w:name w:val="Title"/>
    <w:basedOn w:val="Normal"/>
    <w:next w:val="Normal"/>
    <w:link w:val="TitleChar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300343"/>
    <w:rPr>
      <w:rFonts w:ascii="Frutiger LT Com 45 Light" w:hAnsi="Frutiger LT Com 45 Light"/>
      <w:sz w:val="14"/>
    </w:rPr>
  </w:style>
  <w:style w:type="paragraph" w:styleId="Subtitle">
    <w:name w:val="Subtitle"/>
    <w:basedOn w:val="Normal"/>
    <w:next w:val="Normal"/>
    <w:link w:val="SubtitleChar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rsid w:val="007F212B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">
    <w:name w:val="WSI - Table"/>
    <w:basedOn w:val="TableNormal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16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8429C5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BE57E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BE57E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rsid w:val="003133A3"/>
    <w:rPr>
      <w:b/>
      <w:bCs/>
      <w:i/>
      <w:iCs/>
      <w:spacing w:val="5"/>
    </w:rPr>
  </w:style>
  <w:style w:type="paragraph" w:styleId="Title">
    <w:name w:val="Title"/>
    <w:basedOn w:val="Normal"/>
    <w:next w:val="Normal"/>
    <w:link w:val="TitleChar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300343"/>
    <w:rPr>
      <w:rFonts w:ascii="Frutiger LT Com 45 Light" w:hAnsi="Frutiger LT Com 45 Light"/>
      <w:sz w:val="14"/>
    </w:rPr>
  </w:style>
  <w:style w:type="paragraph" w:styleId="Subtitle">
    <w:name w:val="Subtitle"/>
    <w:basedOn w:val="Normal"/>
    <w:next w:val="Normal"/>
    <w:link w:val="SubtitleChar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rsid w:val="007F212B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">
    <w:name w:val="WSI - Table"/>
    <w:basedOn w:val="TableNormal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16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8429C5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75D12-8AA4-4952-904A-BFEE0F360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CAP_doc_cover_v2.0.dotx</Template>
  <TotalTime>11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 Kuehnel</dc:creator>
  <cp:lastModifiedBy>User</cp:lastModifiedBy>
  <cp:revision>6</cp:revision>
  <cp:lastPrinted>2017-12-26T09:44:00Z</cp:lastPrinted>
  <dcterms:created xsi:type="dcterms:W3CDTF">2017-12-26T07:51:00Z</dcterms:created>
  <dcterms:modified xsi:type="dcterms:W3CDTF">2017-12-26T09:44:00Z</dcterms:modified>
</cp:coreProperties>
</file>